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B26F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480B2701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26FF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2700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316C21">
              <w:rPr>
                <w:b/>
                <w:sz w:val="26"/>
                <w:szCs w:val="26"/>
                <w:lang w:val="en-US"/>
              </w:rPr>
              <w:t>35</w:t>
            </w:r>
          </w:p>
        </w:tc>
      </w:tr>
      <w:tr w:rsidR="00C44B8B" w14:paraId="480B2704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2702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B2703" w14:textId="77777777" w:rsidR="00C44B8B" w:rsidRPr="00C44B8B" w:rsidRDefault="00415CD4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2113168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480B2705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80B270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80B2707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80B2708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80B2709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80B270A" w14:textId="77777777" w:rsidR="00C44B8B" w:rsidRPr="00CB6078" w:rsidRDefault="00C44B8B" w:rsidP="00C44B8B"/>
    <w:p w14:paraId="480B270B" w14:textId="77777777" w:rsidR="00C44B8B" w:rsidRPr="00CB6078" w:rsidRDefault="00C44B8B" w:rsidP="00C44B8B"/>
    <w:p w14:paraId="480B270C" w14:textId="77777777" w:rsidR="00C44B8B" w:rsidRPr="00CB6078" w:rsidRDefault="00C44B8B" w:rsidP="00C44B8B"/>
    <w:p w14:paraId="480B270D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80B270E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15CD4">
        <w:rPr>
          <w:b/>
          <w:sz w:val="26"/>
          <w:szCs w:val="26"/>
          <w:u w:val="single"/>
        </w:rPr>
        <w:t>Хомут Х</w:t>
      </w:r>
      <w:proofErr w:type="gramStart"/>
      <w:r w:rsidR="00415CD4">
        <w:rPr>
          <w:b/>
          <w:sz w:val="26"/>
          <w:szCs w:val="26"/>
          <w:u w:val="single"/>
        </w:rPr>
        <w:t>1</w:t>
      </w:r>
      <w:proofErr w:type="gramEnd"/>
      <w:r w:rsidR="00415CD4">
        <w:rPr>
          <w:b/>
          <w:sz w:val="26"/>
          <w:szCs w:val="26"/>
          <w:u w:val="single"/>
        </w:rPr>
        <w:t xml:space="preserve"> 3.407.1-143.7.3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480B270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80B271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80B2711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415CD4">
        <w:rPr>
          <w:b/>
          <w:sz w:val="26"/>
          <w:szCs w:val="26"/>
          <w:u w:val="single"/>
        </w:rPr>
        <w:t>Хомут Х</w:t>
      </w:r>
      <w:proofErr w:type="gramStart"/>
      <w:r w:rsidR="00415CD4">
        <w:rPr>
          <w:b/>
          <w:sz w:val="26"/>
          <w:szCs w:val="26"/>
          <w:u w:val="single"/>
        </w:rPr>
        <w:t>1</w:t>
      </w:r>
      <w:proofErr w:type="gramEnd"/>
      <w:r w:rsidR="00415CD4">
        <w:rPr>
          <w:b/>
          <w:sz w:val="26"/>
          <w:szCs w:val="26"/>
          <w:u w:val="single"/>
        </w:rPr>
        <w:t xml:space="preserve"> 3.407.1-143.7.3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415CD4">
        <w:rPr>
          <w:b/>
          <w:sz w:val="26"/>
          <w:szCs w:val="26"/>
          <w:u w:val="single"/>
        </w:rPr>
        <w:t>Номер чертежа типового проекта – 3.407.1-143.8.39</w:t>
      </w:r>
      <w:r w:rsidR="0073431B">
        <w:rPr>
          <w:b/>
          <w:sz w:val="26"/>
          <w:szCs w:val="26"/>
        </w:rPr>
        <w:t>.</w:t>
      </w:r>
      <w:bookmarkEnd w:id="3"/>
    </w:p>
    <w:p w14:paraId="480B2712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80B271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80B2714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480B2715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480B271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80B271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80B271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80B271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80B271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80B271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480B271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80B271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80B271E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480B271F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480B2720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480B2721" w14:textId="77777777" w:rsidR="007118A9" w:rsidRPr="0073431B" w:rsidRDefault="00415CD4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3.407.1-143.8.39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480B272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480B272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480B272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480B272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480B272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480B272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480B2728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480B2729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480B272A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480B272B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80B272C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480B272D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80B272E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480B272F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480B2730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480B273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0B273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80B2733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80B273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0B273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80B2736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480B273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0B273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80B2739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480B273A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480B273B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80B273C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80B273D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480B273E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480B273F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80B2740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80B274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80B2742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80B2743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80B2744" w14:textId="77777777" w:rsidR="00562D55" w:rsidRPr="00CB6078" w:rsidRDefault="00562D55" w:rsidP="00451C4D">
      <w:pPr>
        <w:rPr>
          <w:sz w:val="26"/>
          <w:szCs w:val="26"/>
        </w:rPr>
      </w:pPr>
    </w:p>
    <w:p w14:paraId="480B2745" w14:textId="77777777" w:rsidR="006D1941" w:rsidRPr="00CB6078" w:rsidRDefault="006D1941" w:rsidP="00451C4D">
      <w:pPr>
        <w:rPr>
          <w:sz w:val="26"/>
          <w:szCs w:val="26"/>
        </w:rPr>
      </w:pPr>
    </w:p>
    <w:p w14:paraId="480B2746" w14:textId="77777777" w:rsidR="001D6900" w:rsidRPr="00CB6078" w:rsidRDefault="001D6900" w:rsidP="00451C4D">
      <w:pPr>
        <w:rPr>
          <w:sz w:val="26"/>
          <w:szCs w:val="26"/>
        </w:rPr>
      </w:pPr>
    </w:p>
    <w:p w14:paraId="480B2747" w14:textId="77777777" w:rsidR="004A2665" w:rsidRPr="00CB6078" w:rsidRDefault="004A2665" w:rsidP="00451C4D">
      <w:pPr>
        <w:rPr>
          <w:sz w:val="26"/>
          <w:szCs w:val="26"/>
        </w:rPr>
      </w:pPr>
    </w:p>
    <w:p w14:paraId="480B2748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80B2749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80B274A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B274D" w14:textId="77777777" w:rsidR="00F4237C" w:rsidRDefault="00F4237C">
      <w:r>
        <w:separator/>
      </w:r>
    </w:p>
  </w:endnote>
  <w:endnote w:type="continuationSeparator" w:id="0">
    <w:p w14:paraId="480B274E" w14:textId="77777777" w:rsidR="00F4237C" w:rsidRDefault="00F4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0B274B" w14:textId="77777777" w:rsidR="00F4237C" w:rsidRDefault="00F4237C">
      <w:r>
        <w:separator/>
      </w:r>
    </w:p>
  </w:footnote>
  <w:footnote w:type="continuationSeparator" w:id="0">
    <w:p w14:paraId="480B274C" w14:textId="77777777" w:rsidR="00F4237C" w:rsidRDefault="00F42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0B274F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80B275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CD4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C21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2219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5CD4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37C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B26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C8AE1-1898-4910-99B6-EC75EE7B6724}">
  <ds:schemaRefs>
    <ds:schemaRef ds:uri="aeb3e8e0-784a-4348-b8a9-74d788c4fa59"/>
    <ds:schemaRef ds:uri="http://purl.org/dc/elements/1.1/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16A212E-D425-49D0-A439-2A5FDC2B0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D69A06-407F-49D4-8BE4-2C765864A9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9EEEF6-8C6D-41AF-8B93-B71F40DE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1110</Words>
  <Characters>6331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2015-05-14T07:56:00Z</dcterms:created>
  <dcterms:modified xsi:type="dcterms:W3CDTF">2015-05-14T07:56:00Z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